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03DEB" w14:textId="6E182DCD" w:rsidR="000440A1" w:rsidRDefault="006D1F9D" w:rsidP="000440A1">
      <w:pPr>
        <w:pStyle w:val="IPPContentsHead"/>
        <w:ind w:left="0" w:firstLine="0"/>
        <w:jc w:val="center"/>
        <w:rPr>
          <w:rFonts w:asciiTheme="minorHAnsi" w:hAnsiTheme="minorHAnsi"/>
          <w:color w:val="000000" w:themeColor="text1"/>
          <w:lang w:val="en-US"/>
        </w:rPr>
      </w:pPr>
      <w:bookmarkStart w:id="0" w:name="_GoBack"/>
      <w:bookmarkEnd w:id="0"/>
      <w:r w:rsidRPr="006D1F9D">
        <w:rPr>
          <w:rFonts w:asciiTheme="minorHAnsi" w:hAnsiTheme="minorHAnsi"/>
          <w:color w:val="000000" w:themeColor="text1"/>
          <w:lang w:val="en-US"/>
        </w:rPr>
        <w:t>2022-05 Call for DP authors</w:t>
      </w:r>
    </w:p>
    <w:p w14:paraId="4E235050" w14:textId="6A01EDBF" w:rsidR="00C10D44" w:rsidRPr="00FD00DD" w:rsidRDefault="00C10D44" w:rsidP="00C10D44">
      <w:pPr>
        <w:pStyle w:val="IPPContentsHead"/>
        <w:jc w:val="center"/>
        <w:rPr>
          <w:rFonts w:asciiTheme="minorHAnsi" w:hAnsiTheme="minorHAnsi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Nominee details</w:t>
      </w:r>
      <w:r w:rsidR="00FD00DD">
        <w:rPr>
          <w:rFonts w:ascii="Gill Sans MT" w:hAnsi="Gill Sans MT"/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740527" w:rsidRDefault="00331C7C" w:rsidP="00331C7C">
      <w:pPr>
        <w:pStyle w:val="IPPNormal"/>
        <w:rPr>
          <w:rFonts w:ascii="Gill Sans MT" w:hAnsi="Gill Sans MT"/>
          <w:color w:val="000000" w:themeColor="text1"/>
          <w:lang w:val="en-US"/>
        </w:rPr>
      </w:pPr>
      <w:r w:rsidRPr="00740527">
        <w:rPr>
          <w:rFonts w:ascii="Gill Sans MT" w:hAnsi="Gill Sans MT"/>
          <w:b/>
          <w:bCs/>
          <w:color w:val="000000" w:themeColor="text1"/>
          <w:lang w:val="en-US"/>
        </w:rPr>
        <w:t>Submission date:</w:t>
      </w:r>
      <w:r w:rsidRPr="00740527">
        <w:rPr>
          <w:rFonts w:ascii="Gill Sans MT" w:hAnsi="Gill Sans MT"/>
          <w:color w:val="000000" w:themeColor="text1"/>
          <w:lang w:val="en-US"/>
        </w:rPr>
        <w:t xml:space="preserve"> </w:t>
      </w:r>
      <w:sdt>
        <w:sdtPr>
          <w:rPr>
            <w:rFonts w:ascii="Gill Sans MT" w:hAnsi="Gill Sans MT"/>
            <w:color w:val="000000" w:themeColor="text1"/>
            <w:lang w:val="en-US"/>
          </w:rPr>
          <w:alias w:val="today"/>
          <w:tag w:val="today"/>
          <w:id w:val="38798398"/>
          <w:placeholder>
            <w:docPart w:val="DefaultPlaceholder_-1854013440"/>
          </w:placeholder>
          <w:showingPlcHdr/>
          <w:text/>
        </w:sdtPr>
        <w:sdtEndPr/>
        <w:sdtContent>
          <w:r w:rsidRPr="00740527">
            <w:rPr>
              <w:rStyle w:val="PlaceholderText"/>
              <w:rFonts w:ascii="Gill Sans MT" w:hAnsi="Gill Sans MT"/>
              <w:color w:val="000000" w:themeColor="text1"/>
            </w:rPr>
            <w:t>2022-06-27</w:t>
          </w:r>
        </w:sdtContent>
      </w:sdt>
    </w:p>
    <w:p w14:paraId="0A637336" w14:textId="0CDDCA00" w:rsidR="00340FBB" w:rsidRPr="000440A1" w:rsidRDefault="00340FBB" w:rsidP="00BF0D19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740527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0E0F048D" w:rsidR="00BF0D19" w:rsidRPr="00740527" w:rsidRDefault="001F2190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Country of the nominee</w:t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</w:t>
            </w:r>
            <w:r w:rsidR="00C10D44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br/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(ISO Alpha-3)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PPO"/>
            <w:tag w:val="General/NPPO"/>
            <w:id w:val="-1310091225"/>
            <w:placeholder>
              <w:docPart w:val="21A5D2C2DCCB4E7A8B20B4CCFC53C4B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912DD2E" w14:textId="2D6E8541" w:rsidR="00DD1118" w:rsidRPr="00740527" w:rsidRDefault="00CF5519" w:rsidP="008820B8">
                <w:pPr>
                  <w:pStyle w:val="IPPArialTable"/>
                  <w:tabs>
                    <w:tab w:val="left" w:pos="1328"/>
                  </w:tabs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BRA</w:t>
                </w:r>
              </w:p>
            </w:tc>
          </w:sdtContent>
        </w:sdt>
      </w:tr>
      <w:tr w:rsidR="00724612" w:rsidRPr="00740527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0363A505" w:rsidR="00BF0D19" w:rsidRPr="00740527" w:rsidRDefault="00E21037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RPPO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(if applicable)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RPPO"/>
            <w:tag w:val="General/RPPO"/>
            <w:id w:val="1709757099"/>
            <w:placeholder>
              <w:docPart w:val="78E8520E2872466BBB66F0C399CCF33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F2F79FC" w14:textId="238E9213" w:rsidR="00BF0D19" w:rsidRPr="00740527" w:rsidRDefault="00BF0D19" w:rsidP="00314B27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</w:p>
            </w:tc>
          </w:sdtContent>
        </w:sdt>
      </w:tr>
      <w:tr w:rsidR="00724612" w:rsidRPr="00740527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740527" w:rsidRDefault="00F936F8" w:rsidP="00F936F8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sdt>
          <w:sdtPr>
            <w:rPr>
              <w:rFonts w:ascii="Gill Sans MT" w:hAnsi="Gill Sans MT"/>
              <w:sz w:val="22"/>
              <w:szCs w:val="22"/>
              <w:lang w:val="en-US"/>
            </w:rPr>
            <w:alias w:val="General/Email"/>
            <w:tag w:val="General/Email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C4D28A4" w14:textId="4A10CEB2" w:rsidR="00F936F8" w:rsidRPr="00740527" w:rsidRDefault="00CF5519" w:rsidP="00F936F8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  <w:lang w:val="en-US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carlos.goulart@agro.gov.br</w:t>
                </w:r>
              </w:p>
            </w:tc>
          </w:sdtContent>
        </w:sdt>
      </w:tr>
      <w:tr w:rsidR="00724612" w:rsidRPr="00740527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first name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First_name"/>
            <w:tag w:val="General/First_name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A2F1083" w14:textId="032D45E1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Rosana</w:t>
                </w:r>
              </w:p>
            </w:tc>
          </w:sdtContent>
        </w:sdt>
      </w:tr>
      <w:tr w:rsidR="00724612" w:rsidRPr="00740527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740527" w:rsidRDefault="001F2190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middle name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Middle_name"/>
            <w:tag w:val="General/Middle_name"/>
            <w:id w:val="16289802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DCE4AA8" w14:textId="4A925C54" w:rsidR="001F2190" w:rsidRPr="00740527" w:rsidRDefault="001F2190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</w:p>
            </w:tc>
          </w:sdtContent>
        </w:sdt>
      </w:tr>
      <w:tr w:rsidR="00724612" w:rsidRPr="00740527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sdt>
            <w:sdtPr>
              <w:rPr>
                <w:rFonts w:ascii="Gill Sans MT" w:hAnsi="Gill Sans MT"/>
                <w:sz w:val="22"/>
                <w:szCs w:val="22"/>
              </w:rPr>
              <w:alias w:val="General/Last_name"/>
              <w:tag w:val="General/Last_name"/>
              <w:id w:val="-484545649"/>
              <w:placeholder>
                <w:docPart w:val="6D16B985BFE4482DB92DE972DBC42066"/>
              </w:placeholder>
              <w:showingPlcHdr/>
              <w:text/>
            </w:sdtPr>
            <w:sdtEndPr/>
            <w:sdtContent>
              <w:p w14:paraId="68A773B3" w14:textId="2A505F93" w:rsidR="003A29B2" w:rsidRPr="00740527" w:rsidRDefault="00CF5519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Tidon</w:t>
                </w:r>
              </w:p>
            </w:sdtContent>
          </w:sdt>
        </w:tc>
      </w:tr>
      <w:tr w:rsidR="00724612" w:rsidRPr="00740527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current place of work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Work"/>
            <w:tag w:val="General/Work"/>
            <w:id w:val="727660155"/>
            <w:placeholder>
              <w:docPart w:val="8AAE7466EA9C4F89A941FAE154F3B0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B8CA2D8" w14:textId="36F84297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Universidade de Brasília</w:t>
                </w:r>
              </w:p>
            </w:tc>
          </w:sdtContent>
        </w:sdt>
      </w:tr>
      <w:tr w:rsidR="00724612" w:rsidRPr="00740527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64337303" w:rsidR="003A29B2" w:rsidRPr="00740527" w:rsidRDefault="00163D88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ominee's </w:t>
            </w: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current 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position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Position"/>
            <w:tag w:val="General/Position"/>
            <w:id w:val="-95789937"/>
            <w:placeholder>
              <w:docPart w:val="0AAEE7017D37450E953638F3110CB64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03F2B36" w14:textId="1D3F5A04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Researcher</w:t>
                </w:r>
              </w:p>
            </w:tc>
          </w:sdtContent>
        </w:sdt>
      </w:tr>
      <w:tr w:rsidR="00724612" w:rsidRPr="00740527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postal address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P_address"/>
            <w:tag w:val="General/P_address"/>
            <w:id w:val="1930003460"/>
            <w:placeholder>
              <w:docPart w:val="8A1E83940B7E4DB29A7B96876F5FE21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C8F96D" w14:textId="6FB0DBFA" w:rsidR="003A29B2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SQN 213 Bloco A ap. 302 – Brasília, DF 70872-010</w:t>
                </w:r>
              </w:p>
            </w:tc>
          </w:sdtContent>
        </w:sdt>
      </w:tr>
      <w:tr w:rsidR="00724612" w:rsidRPr="00740527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email address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ominee_email"/>
            <w:tag w:val="General/Nominee_email"/>
            <w:id w:val="1733808117"/>
            <w:placeholder>
              <w:docPart w:val="3EB50D035FB84A70A7EBF5DB2AD9020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D2A87E7" w14:textId="20F14EAF" w:rsidR="0035204D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rotidon@unb.br</w:t>
                </w:r>
              </w:p>
            </w:tc>
          </w:sdtContent>
        </w:sdt>
      </w:tr>
      <w:tr w:rsidR="00724612" w:rsidRPr="00740527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mobile number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ominee_phone"/>
            <w:tag w:val="General/Nominee_phone"/>
            <w:id w:val="1483815399"/>
            <w:placeholder>
              <w:docPart w:val="B2A80E8D86FB4D12A3BD350A92AC7A99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2167ABE" w14:textId="52395548" w:rsidR="0035204D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+5561996759914</w:t>
                </w:r>
              </w:p>
            </w:tc>
          </w:sdtContent>
        </w:sdt>
      </w:tr>
    </w:tbl>
    <w:p w14:paraId="18382590" w14:textId="7E55E510" w:rsidR="001F2190" w:rsidRPr="000440A1" w:rsidRDefault="0025148C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general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73FBAF0" w14:textId="1881F014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740527" w:rsidRDefault="00787382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_E/English"/>
            <w:tag w:val="General_E/English"/>
            <w:id w:val="-350879953"/>
            <w:placeholder>
              <w:docPart w:val="25C4572DFECF49E5AD283E7B2D7D99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E3E956" w14:textId="10FE4D42" w:rsidR="00787382" w:rsidRPr="00740527" w:rsidRDefault="00787382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Visiting professor at Goettingen University (2019)</w:t>
                </w:r>
              </w:p>
            </w:tc>
          </w:sdtContent>
        </w:sdt>
      </w:tr>
    </w:tbl>
    <w:p w14:paraId="2952C999" w14:textId="6361F31C" w:rsidR="000B32EC" w:rsidRPr="000440A1" w:rsidRDefault="0035204D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specific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24798216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Diagnostic protocol for which the expert is being nominated </w:t>
            </w:r>
            <w:r w:rsidR="00D516EB">
              <w:rPr>
                <w:rFonts w:ascii="Gill Sans MT" w:hAnsi="Gill Sans MT"/>
                <w:b/>
                <w:bCs/>
                <w:sz w:val="22"/>
                <w:szCs w:val="22"/>
              </w:rPr>
              <w:t>(shown as a topic number)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DP"/>
            <w:tag w:val="Specific_E/DP"/>
            <w:id w:val="174776295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91E3732" w14:textId="678CB7D4" w:rsidR="001910D2" w:rsidRPr="00740527" w:rsidRDefault="009C5ACE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2021-017</w:t>
                </w:r>
              </w:p>
            </w:tc>
          </w:sdtContent>
        </w:sdt>
      </w:tr>
      <w:tr w:rsidR="00D35574" w:rsidRPr="00740527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16EE41C2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Specific expertise in taxonomy and/or molecular diagnostics of the relevant pest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Taxonomy"/>
            <w:tag w:val="Specific_E/Taxonomy"/>
            <w:id w:val="-18428204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6330CAB" w14:textId="32517D82" w:rsidR="001910D2" w:rsidRPr="00740527" w:rsidRDefault="00266118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Expertise in taxonomy of Drosophilidae</w:t>
                </w:r>
              </w:p>
            </w:tc>
          </w:sdtContent>
        </w:sdt>
      </w:tr>
      <w:tr w:rsidR="00D35574" w:rsidRPr="00740527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08592E45" w:rsidR="001910D2" w:rsidRPr="00740527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Practical expertise related to the pest (detection, identification, isolation etc.)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Pest"/>
            <w:tag w:val="Specific_E/Pest"/>
            <w:id w:val="-203479410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CA1CC7" w14:textId="46003C5A" w:rsidR="001910D2" w:rsidRPr="00740527" w:rsidRDefault="00266118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Yes, specific for drosophilids</w:t>
                </w:r>
              </w:p>
            </w:tc>
          </w:sdtContent>
        </w:sdt>
      </w:tr>
      <w:tr w:rsidR="00397C1D" w:rsidRPr="00740527" w14:paraId="2A3BE368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9D2065F" w14:textId="38CB904D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quarantine diagnostics, including using diagnostic protocols for regulated pests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Quarantine"/>
            <w:tag w:val="Specific_E/Quarantine"/>
            <w:id w:val="-1280332084"/>
            <w:placeholder>
              <w:docPart w:val="11BE9B51AA1A46BAAC0B5E0EBD36A46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94B5656" w14:textId="1303A7A5" w:rsidR="00397C1D" w:rsidRDefault="001335BD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Yes, specific for drosophilids</w:t>
                </w:r>
              </w:p>
            </w:tc>
          </w:sdtContent>
        </w:sdt>
      </w:tr>
      <w:tr w:rsidR="00397C1D" w:rsidRPr="00740527" w14:paraId="02A3F35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FE8205" w14:textId="0C8CB62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Expertise with drafting diagnostic protocols (e.g. regional diagnostic protocols)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Drafting"/>
            <w:tag w:val="Specific_E/Drafting"/>
            <w:id w:val="44266777"/>
            <w:placeholder>
              <w:docPart w:val="878F1D241C044670B0A263F7DE14C54A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1CEB934" w14:textId="4888D410" w:rsidR="00397C1D" w:rsidRDefault="001335BD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No</w:t>
                </w:r>
              </w:p>
            </w:tc>
          </w:sdtContent>
        </w:sdt>
      </w:tr>
      <w:tr w:rsidR="00397C1D" w:rsidRPr="00740527" w14:paraId="771AE44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A2432D0" w14:textId="54B6F39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development of novel diagnostic methods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Novel"/>
            <w:tag w:val="Specific_E/Novel"/>
            <w:id w:val="1917508637"/>
            <w:placeholder>
              <w:docPart w:val="62BBF332662B41F39B6B1B5E77F2EC94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9BE5DA2" w14:textId="5A73626D" w:rsidR="00397C1D" w:rsidRDefault="001335BD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No</w:t>
                </w:r>
              </w:p>
            </w:tc>
          </w:sdtContent>
        </w:sdt>
      </w:tr>
    </w:tbl>
    <w:p w14:paraId="2DB24175" w14:textId="77777777" w:rsidR="009D7C02" w:rsidRPr="000440A1" w:rsidRDefault="009D7C02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740527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740527" w:rsidRDefault="009D7C02" w:rsidP="00A133D9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Professional background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_PB/Prof_back"/>
            <w:tag w:val="G_PB/Prof_back"/>
            <w:id w:val="1842194768"/>
            <w:placeholder>
              <w:docPart w:val="42AEE44F210E4427889B4C6ED84BB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939C4E" w14:textId="77777777" w:rsidR="009D7C02" w:rsidRPr="00740527" w:rsidRDefault="009D7C02" w:rsidP="00A133D9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1996 Full professor Universidade de Brasília 1. Teaching 2. Research (main line: invasive drosophilids) 3. Advising students</w:t>
                </w:r>
              </w:p>
            </w:tc>
          </w:sdtContent>
        </w:sdt>
      </w:tr>
    </w:tbl>
    <w:p w14:paraId="2A1C0675" w14:textId="335411C9" w:rsidR="005A32F8" w:rsidRPr="000440A1" w:rsidRDefault="0036540E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Relevant education, training</w:t>
      </w:r>
      <w:r w:rsidR="00FD00DD">
        <w:rPr>
          <w:rFonts w:ascii="Gill Sans MT" w:hAnsi="Gill Sans MT"/>
          <w:color w:val="000000" w:themeColor="text1"/>
          <w:lang w:val="en-US"/>
        </w:rPr>
        <w:t>,</w:t>
      </w:r>
      <w:r w:rsidRPr="000440A1">
        <w:rPr>
          <w:rFonts w:ascii="Gill Sans MT" w:hAnsi="Gill Sans MT"/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7F993A42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Education / Academic qualifications / Professional training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Trainings"/>
            <w:tag w:val="Relevant_ETP/Trainings"/>
            <w:id w:val="1012033462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5B3175" w14:textId="77777777" w:rsidR="005A32F8" w:rsidRPr="00740527" w:rsidRDefault="005A32F8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B.Sc. in Biological Sciences. M.Sc. in Entomology and PhD in Genetics from the University of São Paulo (1981-1992) Training in the Zoological Museum, University of São Paulo (1984, 1998) focusing on taxonomy (Drosophilidae) Monitoring of drosophilid communities in the Brazilian Savanna since 1998</w:t>
                </w:r>
              </w:p>
            </w:tc>
          </w:sdtContent>
        </w:sdt>
      </w:tr>
      <w:tr w:rsidR="00D35574" w:rsidRPr="00740527" w14:paraId="65DDEB7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517BB71" w14:textId="29244B9C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Other language skills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Other_languages"/>
            <w:tag w:val="Relevant_ETP/Other_languages"/>
            <w:id w:val="171154877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A7E99C4" w14:textId="77777777" w:rsidR="005A32F8" w:rsidRPr="00740527" w:rsidRDefault="005A32F8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German (basic level)</w:t>
                </w:r>
              </w:p>
            </w:tc>
          </w:sdtContent>
        </w:sdt>
      </w:tr>
      <w:tr w:rsidR="00D35574" w:rsidRPr="00740527" w14:paraId="03B2F98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9FFAD9" w14:textId="27A703A1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List publications and keynote speaking engagements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Publications"/>
            <w:tag w:val="Relevant_ETP/Publications"/>
            <w:id w:val="-917636011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D67018A" w14:textId="77777777" w:rsidR="005A32F8" w:rsidRPr="00740527" w:rsidRDefault="005A32F8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 xml:space="preserve">Schneider DI, Sujii ER, Laumann RA, Tidon, R. Parasitoids of Drosophilids in the Brazilian Savanna: Spatial-temporal Distribution and Host Associations with Native and Exotic Species. Neotrop. Entomol. (printed in advance), p. 1-12, 2022.  Tidon R , Gottschalk MS, Schmitz HJ, Martins MB. Drosophilidae in Catálogo Taxonômico da Fauna do Brasil. PNUD. Available in: http://fauna.jbrj.gov.br/fauna/faunadobrasil/183186 , 2022. Access on: 13 Jun. 2022  Cavalcanti FAGS, Ribeiro LB, Marins G, Tonelli GSSS, Báo SN, Yassin A, Tidon R . Geographic Expansion of an Invasive Fly: First Record of Zaprionus tuberculatus (Diptera: Drosophilidae) in the Americas. Ann. Entomol. Soc. Am. 115: 267-74, 2021.  Yuzuki K, Tidon R . Identification key for drosophilid species (Diptera, Drosophilidae) exotic to the Neotropical Region and occurring in Brazil. Rev. Bras. Entomol. 64: 1-9, 2020.  Valadão H, Proença CEB, Kuhlmann MP, Harris SA, Tidon R . Fruit-breeding drosophilids (Diptera) in the Neotropics: playing the field and specialising in generalism? Ecol. Entomol. 44: 721-737, 2019.  Roque F, Matavelli C, Lopes PHS, Mashida WS, Zuben C, Tidon R . Brazilian Fig Plantations Are Dominated by Widely Distributed Drosophilid Species (Diptera: Drosophilidae). Ann. Entomol. Soc. Am. 110: 521-527, 2017.  Leão BFD, Roque F, Deus PHM, Tidon R . What happens when exotic species arrive in a new area? The case of drosophilids (Diptera) in the Brazilian Savanna. Dros. Inf. Serv. 100: 65-69, 2017.  Tidon R , Almeida JM. Family Drosophilidae. Zootaxa, 4122: 719-51, 2016.  Mata RA, Oliveira HV, Tidon R . Spatial and temporal dynamics of drosophilid (Diptera, Drosophilidae) larval assemblages </w:t>
                </w: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lastRenderedPageBreak/>
                  <w:t>associated to fruits. Rev. Bras. Entomol. 59: 50-57, 2015.  Doge JS, Oliveira HV, Tidon R . Rapid response to abiotic and biotic factors controls population growth of two invasive drosophilids (Diptera) in the Brazilian Savanna. Biol. Inv. 17: 2461-74, 2015.  Paula MA, Lopes PHS, Tidon R. First record of Drosophila suzukii in the Brazilian Savanna. Dros. Inf. Serv. 97: 113-115, 2014.  Tidon R , Leite DF, Leão BFD. Impact of the colonisation of Zaprionus (Diptera, Drosophilidae) in different ecosystems of the Neotropical Region: 2 years after the invasion. Biol. Conserv. 112: 299-305, 2003.</w:t>
                </w:r>
              </w:p>
            </w:tc>
          </w:sdtContent>
        </w:sdt>
      </w:tr>
    </w:tbl>
    <w:p w14:paraId="014F9B86" w14:textId="47A8AD33" w:rsidR="00163187" w:rsidRPr="000440A1" w:rsidRDefault="00163187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lastRenderedPageBreak/>
        <w:t>Submitted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2321A7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60E058C" w14:textId="663E8001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tement_of_Commitment"/>
            <w:tag w:val="Statement_of_Commitment"/>
            <w:id w:val="-1433505170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2F7A999" w14:textId="77777777" w:rsidR="00163187" w:rsidRPr="00740527" w:rsidRDefault="00163187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BRAZIL_TIDON_Rosana_Commitment-10_12_43.pdf</w:t>
                </w:r>
              </w:p>
            </w:tc>
          </w:sdtContent>
        </w:sdt>
      </w:tr>
      <w:tr w:rsidR="00D35574" w:rsidRPr="00740527" w14:paraId="1955490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2D1BF2" w14:textId="41825BB7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CV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Nominee_s_CV"/>
            <w:tag w:val="Nominee_s_CV"/>
            <w:id w:val="898176979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895E3EA" w14:textId="77777777" w:rsidR="00163187" w:rsidRPr="00740527" w:rsidRDefault="00163187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BRAZIL_TIDON_CV-10_12_46.pdf</w:t>
                </w:r>
              </w:p>
            </w:tc>
          </w:sdtContent>
        </w:sdt>
      </w:tr>
    </w:tbl>
    <w:p w14:paraId="7DE16CAA" w14:textId="77777777" w:rsidR="000605F3" w:rsidRPr="000440A1" w:rsidRDefault="000605F3" w:rsidP="000605F3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>
        <w:rPr>
          <w:rFonts w:ascii="Gill Sans MT" w:hAnsi="Gill Sans MT"/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0605F3" w:rsidRPr="00D66135" w14:paraId="4E33F6E3" w14:textId="77777777" w:rsidTr="00404E81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C12AC5E" w14:textId="77777777" w:rsidR="000605F3" w:rsidRPr="00D66135" w:rsidRDefault="000605F3" w:rsidP="00404E81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Additional notes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Notes"/>
            <w:tag w:val="Notes"/>
            <w:id w:val="1507171135"/>
            <w:placeholder>
              <w:docPart w:val="9037F8637E6C461D9F006F1D97B9382E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36B80AC" w14:textId="77777777" w:rsidR="000605F3" w:rsidRPr="00D66135" w:rsidRDefault="000605F3" w:rsidP="00404E81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</w:p>
            </w:tc>
          </w:sdtContent>
        </w:sdt>
      </w:tr>
    </w:tbl>
    <w:p w14:paraId="3F6C2B61" w14:textId="77777777" w:rsidR="00E21037" w:rsidRPr="000440A1" w:rsidRDefault="00E21037" w:rsidP="00E11808">
      <w:pPr>
        <w:rPr>
          <w:rFonts w:ascii="Gill Sans MT" w:hAnsi="Gill Sans MT"/>
          <w:color w:val="000000" w:themeColor="text1"/>
          <w:lang w:val="en-US"/>
        </w:rPr>
      </w:pPr>
    </w:p>
    <w:sectPr w:rsidR="00E21037" w:rsidRPr="000440A1" w:rsidSect="00E21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046F3" w14:textId="77777777" w:rsidR="00242A4E" w:rsidRDefault="00242A4E" w:rsidP="000B32EC">
      <w:r>
        <w:separator/>
      </w:r>
    </w:p>
  </w:endnote>
  <w:endnote w:type="continuationSeparator" w:id="0">
    <w:p w14:paraId="7689AFE8" w14:textId="77777777" w:rsidR="00242A4E" w:rsidRDefault="00242A4E" w:rsidP="000B32EC">
      <w:r>
        <w:continuationSeparator/>
      </w:r>
    </w:p>
  </w:endnote>
  <w:endnote w:type="continuationNotice" w:id="1">
    <w:p w14:paraId="5A3874BA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D30B9" w14:textId="14279EE4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451D78">
      <w:rPr>
        <w:rFonts w:ascii="Gill Sans MT" w:hAnsi="Gill Sans MT"/>
        <w:b/>
        <w:noProof/>
        <w:sz w:val="18"/>
      </w:rPr>
      <w:t>3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451D78">
      <w:rPr>
        <w:rFonts w:ascii="Gill Sans MT" w:hAnsi="Gill Sans MT"/>
        <w:b/>
        <w:noProof/>
        <w:sz w:val="18"/>
      </w:rPr>
      <w:t>3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4E6CE" w14:textId="20FAF138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451D78"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451D78">
      <w:rPr>
        <w:rFonts w:ascii="Gill Sans MT" w:hAnsi="Gill Sans MT"/>
        <w:b/>
        <w:noProof/>
        <w:sz w:val="18"/>
      </w:rPr>
      <w:t>3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60518" w14:textId="77777777" w:rsidR="00242A4E" w:rsidRDefault="00242A4E" w:rsidP="000B32EC">
      <w:r>
        <w:separator/>
      </w:r>
    </w:p>
  </w:footnote>
  <w:footnote w:type="continuationSeparator" w:id="0">
    <w:p w14:paraId="1C30E56C" w14:textId="77777777" w:rsidR="00242A4E" w:rsidRDefault="00242A4E" w:rsidP="000B32EC">
      <w:r>
        <w:continuationSeparator/>
      </w:r>
    </w:p>
  </w:footnote>
  <w:footnote w:type="continuationNotice" w:id="1">
    <w:p w14:paraId="58AEF05C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5759" w14:textId="1E63EF28" w:rsidR="00E21037" w:rsidRPr="00E21037" w:rsidRDefault="006D1F9D" w:rsidP="00E21037">
    <w:pPr>
      <w:pStyle w:val="IPPHeader"/>
      <w:rPr>
        <w:rFonts w:ascii="Gill Sans MT" w:hAnsi="Gill Sans MT"/>
      </w:rPr>
    </w:pPr>
    <w:r w:rsidRPr="006D1F9D">
      <w:rPr>
        <w:rFonts w:ascii="Gill Sans MT" w:hAnsi="Gill Sans MT"/>
      </w:rPr>
      <w:t>2022-05 Call for DP authors</w:t>
    </w:r>
    <w:r w:rsidR="00E21037" w:rsidRPr="00E21037">
      <w:rPr>
        <w:rFonts w:ascii="Gill Sans MT" w:hAnsi="Gill Sans MT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Toc343683278"/>
  <w:bookmarkStart w:id="2" w:name="_Toc343684037"/>
  <w:bookmarkStart w:id="3" w:name="_Toc277923864"/>
  <w:bookmarkStart w:id="4" w:name="_Toc462832325"/>
  <w:bookmarkStart w:id="5" w:name="_Toc462833911"/>
  <w:bookmarkStart w:id="6" w:name="_Toc463019513"/>
  <w:bookmarkStart w:id="7" w:name="_Toc463019713"/>
  <w:bookmarkStart w:id="8" w:name="_Toc463019981"/>
  <w:bookmarkStart w:id="9" w:name="_Toc463351876"/>
  <w:bookmarkStart w:id="10" w:name="_Toc463359145"/>
  <w:bookmarkStart w:id="11" w:name="_Toc463360357"/>
  <w:bookmarkStart w:id="12" w:name="_Toc463360485"/>
  <w:bookmarkStart w:id="13" w:name="_Toc463361514"/>
  <w:bookmarkStart w:id="14" w:name="_Toc463859032"/>
  <w:bookmarkStart w:id="15" w:name="_Toc463859160"/>
  <w:bookmarkStart w:id="16" w:name="Annex3"/>
  <w:p w14:paraId="4A7D3350" w14:textId="71920D95" w:rsidR="00242A4E" w:rsidRPr="00E21037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shapetype id="_x0000_t202" coordsize="21600,21600" o:spt="202" path="m,l,21600r21600,l21600,xe" w14:anchorId="7D331CDB">
              <v:stroke joinstyle="miter"/>
              <v:path gradientshapeok="t" o:connecttype="rect"/>
            </v:shapetype>
            <v:shape id="Заголовок 6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96" stroked="f" strokeweight="2.5pt" o:bwmode="black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>
              <v:stroke endcap="square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  <w:lang w:val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 w:rsidR="006D1F9D" w:rsidRPr="006D1F9D">
      <w:rPr>
        <w:rFonts w:ascii="Gill Sans MT" w:hAnsi="Gill Sans MT"/>
        <w:sz w:val="18"/>
        <w:lang w:val="en-US"/>
      </w:rPr>
      <w:t>2022-05 Call for DP authors</w:t>
    </w:r>
    <w:r w:rsidRPr="00E21037">
      <w:rPr>
        <w:rFonts w:ascii="Gill Sans MT" w:hAnsi="Gill Sans MT"/>
        <w:sz w:val="18"/>
        <w:lang w:val="en-US"/>
      </w:rPr>
      <w:br/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begin"/>
    </w:r>
    <w:r w:rsidR="005B7A84" w:rsidRPr="00E21037">
      <w:rPr>
        <w:rFonts w:ascii="Gill Sans MT" w:hAnsi="Gill Sans MT"/>
        <w:i/>
        <w:iCs/>
        <w:sz w:val="18"/>
        <w:lang w:val="en-US"/>
      </w:rPr>
      <w:instrText xml:space="preserve"> MERGEFIELD Title_of_Proposal </w:instrText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end"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8559B8" w:rsidRPr="00E21037">
      <w:rPr>
        <w:rFonts w:ascii="Gill Sans MT" w:hAnsi="Gill Sans MT"/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B50A4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14"/>
  </w:num>
  <w:num w:numId="5">
    <w:abstractNumId w:val="17"/>
  </w:num>
  <w:num w:numId="6">
    <w:abstractNumId w:val="4"/>
  </w:num>
  <w:num w:numId="7">
    <w:abstractNumId w:val="8"/>
  </w:num>
  <w:num w:numId="8">
    <w:abstractNumId w:val="21"/>
  </w:num>
  <w:num w:numId="9">
    <w:abstractNumId w:val="15"/>
  </w:num>
  <w:num w:numId="10">
    <w:abstractNumId w:val="11"/>
  </w:num>
  <w:num w:numId="11">
    <w:abstractNumId w:val="24"/>
  </w:num>
  <w:num w:numId="1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0"/>
  </w:num>
  <w:num w:numId="14">
    <w:abstractNumId w:val="19"/>
  </w:num>
  <w:num w:numId="15">
    <w:abstractNumId w:val="25"/>
  </w:num>
  <w:num w:numId="16">
    <w:abstractNumId w:val="9"/>
  </w:num>
  <w:num w:numId="17">
    <w:abstractNumId w:val="1"/>
  </w:num>
  <w:num w:numId="18">
    <w:abstractNumId w:val="10"/>
  </w:num>
  <w:num w:numId="19">
    <w:abstractNumId w:val="20"/>
  </w:num>
  <w:num w:numId="20">
    <w:abstractNumId w:val="2"/>
  </w:num>
  <w:num w:numId="21">
    <w:abstractNumId w:val="6"/>
  </w:num>
  <w:num w:numId="22">
    <w:abstractNumId w:val="12"/>
  </w:num>
  <w:num w:numId="23">
    <w:abstractNumId w:val="23"/>
  </w:num>
  <w:num w:numId="24">
    <w:abstractNumId w:val="5"/>
  </w:num>
  <w:num w:numId="25">
    <w:abstractNumId w:val="3"/>
  </w:num>
  <w:num w:numId="26">
    <w:abstractNumId w:val="22"/>
  </w:num>
  <w:num w:numId="2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kFAE1DxlM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05F3"/>
    <w:rsid w:val="00061E41"/>
    <w:rsid w:val="00065962"/>
    <w:rsid w:val="000675D6"/>
    <w:rsid w:val="0007163D"/>
    <w:rsid w:val="00072293"/>
    <w:rsid w:val="00074A88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35BD"/>
    <w:rsid w:val="00134C8A"/>
    <w:rsid w:val="0014267F"/>
    <w:rsid w:val="001448A8"/>
    <w:rsid w:val="00154579"/>
    <w:rsid w:val="00155A24"/>
    <w:rsid w:val="00160B95"/>
    <w:rsid w:val="00163187"/>
    <w:rsid w:val="00163D88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7364"/>
    <w:rsid w:val="001E7919"/>
    <w:rsid w:val="001F2190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97C1D"/>
    <w:rsid w:val="003A24A4"/>
    <w:rsid w:val="003A29B2"/>
    <w:rsid w:val="003A50E4"/>
    <w:rsid w:val="003A650C"/>
    <w:rsid w:val="003D6110"/>
    <w:rsid w:val="003F30FE"/>
    <w:rsid w:val="003F3D7A"/>
    <w:rsid w:val="003F4980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1D7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40BF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123FF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1F9D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0527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415F8"/>
    <w:rsid w:val="00D446AC"/>
    <w:rsid w:val="00D46538"/>
    <w:rsid w:val="00D516EB"/>
    <w:rsid w:val="00D569DC"/>
    <w:rsid w:val="00D67317"/>
    <w:rsid w:val="00D676E6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69FF"/>
    <w:rsid w:val="00F82851"/>
    <w:rsid w:val="00F8512E"/>
    <w:rsid w:val="00F91146"/>
    <w:rsid w:val="00F92CD3"/>
    <w:rsid w:val="00F93074"/>
    <w:rsid w:val="00F93609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C02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7C6A16" w:rsidP="007C6A16">
          <w:pPr>
            <w:pStyle w:val="21A5D2C2DCCB4E7A8B20B4CCFC53C4B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7C6A16" w:rsidP="007C6A16">
          <w:pPr>
            <w:pStyle w:val="78E8520E2872466BBB66F0C399CCF33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7C6A16" w:rsidP="007C6A16">
          <w:pPr>
            <w:pStyle w:val="ACDC52139A164DFC892348C1D3EC04D2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16B985BFE4482DB92DE972DBC4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021B-AA08-47BF-89CE-D70E2B86D1B8}"/>
      </w:docPartPr>
      <w:docPartBody>
        <w:p w:rsidR="00D1106F" w:rsidRDefault="007C6A16" w:rsidP="007C6A16">
          <w:pPr>
            <w:pStyle w:val="6D16B985BFE4482DB92DE972DBC4206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AE7466EA9C4F89A941FAE154F3B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875-1118-4551-A580-C6CD53CC41AF}"/>
      </w:docPartPr>
      <w:docPartBody>
        <w:p w:rsidR="00D1106F" w:rsidRDefault="007C6A16" w:rsidP="007C6A16">
          <w:pPr>
            <w:pStyle w:val="8AAE7466EA9C4F89A941FAE154F3B04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AEE7017D37450E953638F3110CB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B304A-732C-4749-90E6-9FD42CC55CE7}"/>
      </w:docPartPr>
      <w:docPartBody>
        <w:p w:rsidR="00D1106F" w:rsidRDefault="007C6A16" w:rsidP="007C6A16">
          <w:pPr>
            <w:pStyle w:val="0AAEE7017D37450E953638F3110CB64C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1E83940B7E4DB29A7B96876F5FE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B7F23-2406-4A02-B17A-048C4858FC4E}"/>
      </w:docPartPr>
      <w:docPartBody>
        <w:p w:rsidR="00D1106F" w:rsidRDefault="007C6A16" w:rsidP="007C6A16">
          <w:pPr>
            <w:pStyle w:val="8A1E83940B7E4DB29A7B96876F5FE217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B50D035FB84A70A7EBF5DB2AD90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2CF1-39F3-4A37-837C-5B8D4AC6A720}"/>
      </w:docPartPr>
      <w:docPartBody>
        <w:p w:rsidR="00D1106F" w:rsidRDefault="007C6A16" w:rsidP="007C6A16">
          <w:pPr>
            <w:pStyle w:val="3EB50D035FB84A70A7EBF5DB2AD9020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A80E8D86FB4D12A3BD350A92AC7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4BDD1-FA90-4F83-98A8-BAE7395971F4}"/>
      </w:docPartPr>
      <w:docPartBody>
        <w:p w:rsidR="00D1106F" w:rsidRDefault="007C6A16" w:rsidP="007C6A16">
          <w:pPr>
            <w:pStyle w:val="B2A80E8D86FB4D12A3BD350A92AC7A99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D9BC72143848358CFA607D64085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700B-F5B9-40BD-8BD2-0039904A764D}"/>
      </w:docPartPr>
      <w:docPartBody>
        <w:p w:rsidR="005D5A5A" w:rsidRDefault="00D1106F" w:rsidP="00D1106F">
          <w:pPr>
            <w:pStyle w:val="61D9BC72143848358CFA607D64085FD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D1106F" w:rsidP="00D1106F">
          <w:pPr>
            <w:pStyle w:val="3BBCFA2050854A0B931EA97F6338D5A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D1106F" w:rsidP="00D1106F">
          <w:pPr>
            <w:pStyle w:val="25C4572DFECF49E5AD283E7B2D7D997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F984617DB843698FFC9BE23691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D171-A004-4178-9E36-16D2125FECBF}"/>
      </w:docPartPr>
      <w:docPartBody>
        <w:p w:rsidR="005D5A5A" w:rsidRDefault="00D1106F" w:rsidP="00D1106F">
          <w:pPr>
            <w:pStyle w:val="0EF984617DB843698FFC9BE23691A76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797220" w:rsidP="00797220">
          <w:pPr>
            <w:pStyle w:val="42AEE44F210E4427889B4C6ED84BBE5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37F8637E6C461D9F006F1D97B93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BB617-5705-4C17-9AA3-E5AF13A94D7D}"/>
      </w:docPartPr>
      <w:docPartBody>
        <w:p w:rsidR="00275116" w:rsidRDefault="007E0660" w:rsidP="007E0660">
          <w:pPr>
            <w:pStyle w:val="9037F8637E6C461D9F006F1D97B9382E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BE9B51AA1A46BAAC0B5E0EBD36A4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05DB10-20B8-4F8B-BDE1-A962A8CE89DE}"/>
      </w:docPartPr>
      <w:docPartBody>
        <w:p w:rsidR="00971085" w:rsidRDefault="00985128" w:rsidP="00985128">
          <w:pPr>
            <w:pStyle w:val="11BE9B51AA1A46BAAC0B5E0EBD36A46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8F1D241C044670B0A263F7DE14C5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324A3-7E3E-470C-8779-7A4A8C2EA79D}"/>
      </w:docPartPr>
      <w:docPartBody>
        <w:p w:rsidR="00971085" w:rsidRDefault="00985128" w:rsidP="00985128">
          <w:pPr>
            <w:pStyle w:val="878F1D241C044670B0A263F7DE14C54A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BBF332662B41F39B6B1B5E77F2EC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4E8475-2701-4109-9DC2-866278F8DEE5}"/>
      </w:docPartPr>
      <w:docPartBody>
        <w:p w:rsidR="00971085" w:rsidRDefault="00985128" w:rsidP="00985128">
          <w:pPr>
            <w:pStyle w:val="62BBF332662B41F39B6B1B5E77F2EC94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16"/>
    <w:rsid w:val="001F0670"/>
    <w:rsid w:val="00275116"/>
    <w:rsid w:val="003D3E1C"/>
    <w:rsid w:val="005D5A5A"/>
    <w:rsid w:val="00797220"/>
    <w:rsid w:val="007C6A16"/>
    <w:rsid w:val="007E0660"/>
    <w:rsid w:val="00971085"/>
    <w:rsid w:val="00985128"/>
    <w:rsid w:val="00D1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5128"/>
    <w:rPr>
      <w:color w:val="808080"/>
    </w:rPr>
  </w:style>
  <w:style w:type="paragraph" w:customStyle="1" w:styleId="21A5D2C2DCCB4E7A8B20B4CCFC53C4BD">
    <w:name w:val="21A5D2C2DCCB4E7A8B20B4CCFC53C4BD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">
    <w:name w:val="78E8520E2872466BBB66F0C399CCF333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">
    <w:name w:val="ACDC52139A164DFC892348C1D3EC04D2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D16B985BFE4482DB92DE972DBC42066">
    <w:name w:val="6D16B985BFE4482DB92DE972DBC42066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AE7466EA9C4F89A941FAE154F3B040">
    <w:name w:val="8AAE7466EA9C4F89A941FAE154F3B04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0AAEE7017D37450E953638F3110CB64C">
    <w:name w:val="0AAEE7017D37450E953638F3110CB64C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1E83940B7E4DB29A7B96876F5FE217">
    <w:name w:val="8A1E83940B7E4DB29A7B96876F5FE217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EB50D035FB84A70A7EBF5DB2AD90200">
    <w:name w:val="3EB50D035FB84A70A7EBF5DB2AD9020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B2A80E8D86FB4D12A3BD350A92AC7A99">
    <w:name w:val="B2A80E8D86FB4D12A3BD350A92AC7A99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1D9BC72143848358CFA607D64085FD3">
    <w:name w:val="61D9BC72143848358CFA607D64085FD3"/>
    <w:rsid w:val="00D1106F"/>
  </w:style>
  <w:style w:type="paragraph" w:customStyle="1" w:styleId="3BBCFA2050854A0B931EA97F6338D5A1">
    <w:name w:val="3BBCFA2050854A0B931EA97F6338D5A1"/>
    <w:rsid w:val="00D1106F"/>
  </w:style>
  <w:style w:type="paragraph" w:customStyle="1" w:styleId="25C4572DFECF49E5AD283E7B2D7D997F">
    <w:name w:val="25C4572DFECF49E5AD283E7B2D7D997F"/>
    <w:rsid w:val="00D1106F"/>
  </w:style>
  <w:style w:type="paragraph" w:customStyle="1" w:styleId="0EF984617DB843698FFC9BE23691A763">
    <w:name w:val="0EF984617DB843698FFC9BE23691A763"/>
    <w:rsid w:val="00D1106F"/>
  </w:style>
  <w:style w:type="paragraph" w:customStyle="1" w:styleId="42AEE44F210E4427889B4C6ED84BBE53">
    <w:name w:val="42AEE44F210E4427889B4C6ED84BBE53"/>
    <w:rsid w:val="00797220"/>
  </w:style>
  <w:style w:type="paragraph" w:customStyle="1" w:styleId="9037F8637E6C461D9F006F1D97B9382E">
    <w:name w:val="9037F8637E6C461D9F006F1D97B9382E"/>
    <w:rsid w:val="007E0660"/>
  </w:style>
  <w:style w:type="paragraph" w:customStyle="1" w:styleId="11BE9B51AA1A46BAAC0B5E0EBD36A461">
    <w:name w:val="11BE9B51AA1A46BAAC0B5E0EBD36A461"/>
    <w:rsid w:val="00985128"/>
    <w:rPr>
      <w:lang w:val="ru-RU" w:eastAsia="ru-RU"/>
    </w:rPr>
  </w:style>
  <w:style w:type="paragraph" w:customStyle="1" w:styleId="878F1D241C044670B0A263F7DE14C54A">
    <w:name w:val="878F1D241C044670B0A263F7DE14C54A"/>
    <w:rsid w:val="00985128"/>
    <w:rPr>
      <w:lang w:val="ru-RU" w:eastAsia="ru-RU"/>
    </w:rPr>
  </w:style>
  <w:style w:type="paragraph" w:customStyle="1" w:styleId="62BBF332662B41F39B6B1B5E77F2EC94">
    <w:name w:val="62BBF332662B41F39B6B1B5E77F2EC94"/>
    <w:rsid w:val="00985128"/>
    <w:rPr>
      <w:lang w:val="ru-RU" w:eastAsia="ru-R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6F1B4-5F0E-4C08-9AE0-1AAF4BE945A0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ea6feb38-a85a-45e8-92e9-814486bbe375"/>
    <ds:schemaRef ds:uri="http://purl.org/dc/elements/1.1/"/>
    <ds:schemaRef ds:uri="http://schemas.microsoft.com/office/2006/metadata/properties"/>
    <ds:schemaRef ds:uri="a05d7f75-f42e-4288-8809-604fd4d9691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1EF201-CB18-486D-B7B1-1C7855E1C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06D602-AA60-486E-8381-1BE632BB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MangiliAndre, Erika (NSPD)</cp:lastModifiedBy>
  <cp:revision>2</cp:revision>
  <cp:lastPrinted>2019-03-05T15:56:00Z</cp:lastPrinted>
  <dcterms:created xsi:type="dcterms:W3CDTF">2022-07-04T12:14:00Z</dcterms:created>
  <dcterms:modified xsi:type="dcterms:W3CDTF">2022-07-04T12:14:00Z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